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P-11992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Fliesenarbeiten - Erweiterung der Annette-von-Droste-Hülshoffschule Nienberge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2026-0570-23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Fliesenarbeiten: 
ca. 480 m2 Verbundabdichtungen, ca. 530 m2 Bodenfliesen, ca. 475 m2 Wandfliesen, ca. 13 x Wandspiegel ca. 50x65 cm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